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Glasgow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Glasgow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Glasgow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Glasgow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Glasgow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11.9%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Glasgow North are estimated to have a score of 1-2 on the PGSI (low-risk gambling), whilst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75.9% </w:t>
      </w:r>
      <w:r w:rsidRPr="004747BF">
        <w:rPr>
          <w:rFonts w:ascii="Libre Franklin Light" w:eastAsia="Times New Roman" w:hAnsi="Libre Franklin Light" w:cs="Calibri Light"/>
        </w:rPr>
        <w:t xml:space="preserve">of those respondents classified as PGSI 8+ in Glasgow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Glasgow North is estimated to be </w:t>
      </w:r>
      <w:r w:rsidRPr="00773DF7">
        <w:rPr>
          <w:rFonts w:ascii="Libre Franklin Light" w:eastAsia="Times New Roman" w:hAnsi="Libre Franklin Light" w:cs="Calibri Light"/>
          <w:b/>
          <w:bCs/>
          <w:color w:val="C45911" w:themeColor="accent2" w:themeShade="BF"/>
        </w:rPr>
        <w:t xml:space="preserve">£1,993,368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Glasgow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22.2%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Glasgow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Glasgow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Glasgow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lasgow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Glasgow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lasgow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Glasgow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Glasgow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75.9%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lasgow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Glasgow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Glasgow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Glasgow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84.0%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Glasgow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Glasgow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Glasgow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£1,993,368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Glasgow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£32,469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£671,471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£48,102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£13,529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£24,802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£1,202,995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£1,993,368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Glasgow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Glasgow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42.6%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76.1%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Glasgow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42.6%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Glasgow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32.7%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Glasgow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Glasgow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Glasgow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76.1%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Glasgow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7930068-0D0C-4FEA-8388-FA29C6AE6E4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